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C9EBF4D" w:rsidR="00F86808" w:rsidRPr="001612C4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41173">
        <w:rPr>
          <w:rFonts w:ascii="Arial" w:hAnsi="Arial" w:cs="Arial"/>
          <w:b/>
          <w:bCs/>
          <w:sz w:val="24"/>
          <w:lang w:eastAsia="zh-CN"/>
        </w:rPr>
        <w:t>7</w:t>
      </w:r>
      <w:r w:rsidR="00FF5481">
        <w:rPr>
          <w:rFonts w:ascii="Arial" w:hAnsi="Arial" w:cs="Arial"/>
          <w:b/>
          <w:bCs/>
          <w:sz w:val="24"/>
          <w:lang w:eastAsia="zh-CN"/>
        </w:rPr>
        <w:t>1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F5481">
        <w:rPr>
          <w:rFonts w:ascii="Arial" w:hAnsi="Arial" w:cs="Arial"/>
          <w:b/>
          <w:bCs/>
          <w:sz w:val="24"/>
          <w:lang w:eastAsia="zh-CN"/>
        </w:rPr>
        <w:t>5</w:t>
      </w:r>
      <w:r w:rsidR="001612C4">
        <w:rPr>
          <w:rFonts w:ascii="Arial" w:hAnsi="Arial" w:cs="Arial"/>
          <w:b/>
          <w:bCs/>
          <w:sz w:val="24"/>
          <w:lang w:eastAsia="zh-CN"/>
        </w:rPr>
        <w:t>09001</w:t>
      </w:r>
    </w:p>
    <w:bookmarkEnd w:id="0"/>
    <w:bookmarkEnd w:id="1"/>
    <w:p w14:paraId="2DC490D6" w14:textId="0D622524" w:rsidR="00941173" w:rsidRDefault="00FF5481" w:rsidP="00941173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Wuhan</w:t>
      </w:r>
      <w:r w:rsidR="0094117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941173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October</w:t>
      </w:r>
      <w:r w:rsidR="00941173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11</w:t>
      </w:r>
      <w:r w:rsidR="00941173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17</w:t>
      </w:r>
      <w:r w:rsidR="00941173">
        <w:rPr>
          <w:rFonts w:ascii="Arial" w:hAnsi="Arial" w:cs="Arial"/>
          <w:b/>
          <w:sz w:val="24"/>
          <w:lang w:eastAsia="zh-CN"/>
        </w:rPr>
        <w:t>, 2025</w:t>
      </w:r>
    </w:p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676BEBC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2"/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 xml:space="preserve">for </w:t>
      </w:r>
      <w:r w:rsidR="00756C59">
        <w:rPr>
          <w:rFonts w:ascii="Arial" w:hAnsi="Arial" w:cs="Arial"/>
          <w:b/>
          <w:lang w:eastAsia="zh-CN"/>
        </w:rPr>
        <w:t>KI</w:t>
      </w:r>
      <w:r w:rsidRPr="00033F19">
        <w:rPr>
          <w:rFonts w:ascii="Arial" w:hAnsi="Arial" w:cs="Arial" w:hint="eastAsia"/>
          <w:b/>
          <w:lang w:eastAsia="zh-CN"/>
        </w:rPr>
        <w:t>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Support of</w:t>
      </w:r>
      <w:r w:rsidR="00992AB0">
        <w:rPr>
          <w:rFonts w:ascii="Arial" w:hAnsi="Arial" w:cs="Arial"/>
          <w:b/>
          <w:lang w:val="en-US" w:eastAsia="zh-CN"/>
        </w:rPr>
        <w:t xml:space="preserve"> policy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bookmarkEnd w:id="2"/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416252B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756C59">
        <w:rPr>
          <w:rFonts w:ascii="Arial" w:hAnsi="Arial" w:cs="Arial"/>
          <w:i/>
          <w:lang w:eastAsia="zh-CN"/>
        </w:rPr>
        <w:t>KI</w:t>
      </w:r>
      <w:r w:rsidRPr="00033F19">
        <w:rPr>
          <w:rFonts w:ascii="Arial" w:hAnsi="Arial" w:cs="Arial"/>
          <w:i/>
          <w:lang w:eastAsia="zh-CN"/>
        </w:rPr>
        <w:t>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992AB0">
        <w:rPr>
          <w:rFonts w:ascii="Arial" w:hAnsi="Arial" w:cs="Arial"/>
          <w:i/>
          <w:lang w:eastAsia="zh-CN"/>
        </w:rPr>
        <w:t>policy</w:t>
      </w:r>
      <w:r w:rsidR="009557B9" w:rsidRPr="009557B9">
        <w:rPr>
          <w:rFonts w:ascii="Arial" w:hAnsi="Arial" w:cs="Arial"/>
          <w:i/>
          <w:lang w:eastAsia="zh-CN"/>
        </w:rPr>
        <w:t xml:space="preserve"> adjustments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3F0FE0D" w14:textId="77777777" w:rsidR="00F02743" w:rsidRDefault="00F02743" w:rsidP="00F02743">
      <w:pPr>
        <w:pStyle w:val="2"/>
        <w:rPr>
          <w:lang w:eastAsia="zh-CN"/>
        </w:rPr>
      </w:pPr>
      <w:bookmarkStart w:id="3" w:name="_Toc22214907"/>
      <w:bookmarkStart w:id="4" w:name="_Toc94258954"/>
      <w:bookmarkStart w:id="5" w:name="_Toc195801289"/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</w:p>
    <w:p w14:paraId="0F4EFFD5" w14:textId="77777777" w:rsidR="00F02743" w:rsidRDefault="00F02743" w:rsidP="00F02743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64B95050" w14:textId="77777777" w:rsidR="00F02743" w:rsidRDefault="00F02743" w:rsidP="00F0274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F02743" w14:paraId="11481404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746" w14:textId="77777777" w:rsidR="00F02743" w:rsidRDefault="00F02743">
            <w:pPr>
              <w:pStyle w:val="TAH"/>
            </w:pP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C5B9" w14:textId="77777777" w:rsidR="00F02743" w:rsidRDefault="00F02743">
            <w:pPr>
              <w:pStyle w:val="TAH"/>
            </w:pPr>
            <w:r>
              <w:t>Key Issues</w:t>
            </w:r>
          </w:p>
        </w:tc>
      </w:tr>
      <w:tr w:rsidR="00F02743" w14:paraId="5E4A362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8DB6" w14:textId="77777777" w:rsidR="00F02743" w:rsidRDefault="00F02743">
            <w:pPr>
              <w:pStyle w:val="TAH"/>
            </w:pPr>
            <w:r>
              <w:t>Solution#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31B2" w14:textId="77777777" w:rsidR="00F02743" w:rsidRDefault="00F02743">
            <w:pPr>
              <w:pStyle w:val="TAH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4472" w14:textId="77777777" w:rsidR="00F02743" w:rsidRDefault="00F02743">
            <w:pPr>
              <w:pStyle w:val="TAH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8787" w14:textId="77777777" w:rsidR="00F02743" w:rsidRDefault="00F02743">
            <w:pPr>
              <w:pStyle w:val="TAH"/>
            </w:pPr>
            <w:r>
              <w:t>3</w:t>
            </w:r>
          </w:p>
        </w:tc>
      </w:tr>
      <w:tr w:rsidR="00F02743" w14:paraId="23A5107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AC5D" w14:textId="77777777" w:rsidR="00F02743" w:rsidRDefault="00F02743">
            <w:pPr>
              <w:pStyle w:val="TAH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8D9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773C" w14:textId="77777777" w:rsidR="00F02743" w:rsidRDefault="00F02743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0CC" w14:textId="77777777" w:rsidR="00F02743" w:rsidRDefault="00F02743">
            <w:pPr>
              <w:pStyle w:val="TAC"/>
            </w:pPr>
          </w:p>
        </w:tc>
      </w:tr>
      <w:tr w:rsidR="00F02743" w14:paraId="5C10276E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B331" w14:textId="77777777" w:rsidR="00F02743" w:rsidRDefault="00F02743">
            <w:pPr>
              <w:pStyle w:val="TAH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271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B82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4F39" w14:textId="77777777" w:rsidR="00F02743" w:rsidRDefault="00F02743">
            <w:pPr>
              <w:pStyle w:val="TAC"/>
            </w:pPr>
          </w:p>
        </w:tc>
      </w:tr>
      <w:tr w:rsidR="00F02743" w14:paraId="4E91A4EE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8C30" w14:textId="77777777" w:rsidR="00F02743" w:rsidRDefault="00F02743">
            <w:pPr>
              <w:pStyle w:val="TAH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67D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65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62B" w14:textId="77777777" w:rsidR="00F02743" w:rsidRDefault="00F02743">
            <w:pPr>
              <w:pStyle w:val="TAC"/>
            </w:pPr>
          </w:p>
        </w:tc>
      </w:tr>
      <w:tr w:rsidR="00F02743" w14:paraId="2537B2E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8F9" w14:textId="77777777" w:rsidR="00F02743" w:rsidRDefault="00F02743">
            <w:pPr>
              <w:pStyle w:val="TAH"/>
            </w:pPr>
            <w: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27B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335A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EEE" w14:textId="77777777" w:rsidR="00F02743" w:rsidRDefault="00F02743">
            <w:pPr>
              <w:pStyle w:val="TAC"/>
            </w:pPr>
          </w:p>
        </w:tc>
      </w:tr>
      <w:tr w:rsidR="00F02743" w14:paraId="6C8E1A8D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A72" w14:textId="77777777" w:rsidR="00F02743" w:rsidRDefault="00F02743">
            <w:pPr>
              <w:pStyle w:val="TAH"/>
            </w:pPr>
            <w: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929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307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909" w14:textId="77777777" w:rsidR="00F02743" w:rsidRDefault="00F02743">
            <w:pPr>
              <w:pStyle w:val="TAC"/>
            </w:pPr>
          </w:p>
        </w:tc>
      </w:tr>
      <w:tr w:rsidR="00F02743" w14:paraId="0CCB0038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7A7A" w14:textId="77777777" w:rsidR="00F02743" w:rsidRDefault="00F02743">
            <w:pPr>
              <w:pStyle w:val="TAH"/>
            </w:pPr>
            <w: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97D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C89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4FD" w14:textId="77777777" w:rsidR="00F02743" w:rsidRDefault="00F02743">
            <w:pPr>
              <w:pStyle w:val="TAC"/>
            </w:pPr>
          </w:p>
        </w:tc>
      </w:tr>
      <w:tr w:rsidR="00F02743" w14:paraId="5CDABA0D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23CE" w14:textId="77777777" w:rsidR="00F02743" w:rsidRDefault="00F02743">
            <w:pPr>
              <w:pStyle w:val="TAH"/>
            </w:pPr>
            <w: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9044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7943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339" w14:textId="77777777" w:rsidR="00F02743" w:rsidRDefault="00F02743">
            <w:pPr>
              <w:pStyle w:val="TAC"/>
            </w:pPr>
          </w:p>
        </w:tc>
      </w:tr>
      <w:tr w:rsidR="00F02743" w14:paraId="2C798799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53F" w14:textId="4956C9F6" w:rsidR="00F02743" w:rsidRDefault="00F02743">
            <w:pPr>
              <w:pStyle w:val="TAH"/>
            </w:pPr>
            <w:r>
              <w:rPr>
                <w:rFonts w:hint="eastAsia"/>
              </w:rPr>
              <w:t>X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C52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F36" w14:textId="4F33BCD4" w:rsidR="00F02743" w:rsidRDefault="00F0274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330" w14:textId="77777777" w:rsidR="00F02743" w:rsidRDefault="00F02743">
            <w:pPr>
              <w:pStyle w:val="TAC"/>
            </w:pPr>
          </w:p>
        </w:tc>
      </w:tr>
    </w:tbl>
    <w:p w14:paraId="65B1E7BE" w14:textId="3C691C49" w:rsidR="005D1733" w:rsidRDefault="00857923" w:rsidP="005D1733">
      <w:pPr>
        <w:pStyle w:val="2"/>
      </w:pPr>
      <w:r>
        <w:t>6</w:t>
      </w:r>
      <w:r w:rsidR="005D1733">
        <w:t>.X</w:t>
      </w:r>
      <w:r w:rsidR="005D1733">
        <w:tab/>
        <w:t>Key Issue #X: Support of</w:t>
      </w:r>
      <w:r w:rsidR="00992AB0">
        <w:t xml:space="preserve"> policy </w:t>
      </w:r>
      <w:r w:rsidR="005D1733">
        <w:t>adjustments</w:t>
      </w:r>
      <w:r w:rsidR="00C54DBB">
        <w:t xml:space="preserve"> for URSP</w:t>
      </w:r>
    </w:p>
    <w:p w14:paraId="790EA307" w14:textId="1681BAA8" w:rsidR="008E187C" w:rsidRDefault="008E187C" w:rsidP="008E187C">
      <w:pPr>
        <w:pStyle w:val="3"/>
      </w:pPr>
      <w:bookmarkStart w:id="11" w:name="OLE_LINK1"/>
      <w:r>
        <w:rPr>
          <w:rFonts w:hint="eastAsia"/>
        </w:rPr>
        <w:t>6</w:t>
      </w:r>
      <w:r>
        <w:t>.X.0</w:t>
      </w:r>
      <w:r>
        <w:tab/>
        <w:t>High-level solution principles</w:t>
      </w:r>
    </w:p>
    <w:bookmarkEnd w:id="11"/>
    <w:p w14:paraId="0C2B4021" w14:textId="6AC7A351" w:rsidR="008E187C" w:rsidRPr="008E187C" w:rsidRDefault="008E187C" w:rsidP="00002100">
      <w:r>
        <w:t xml:space="preserve">The </w:t>
      </w:r>
      <w:r w:rsidR="00651E99">
        <w:t>solution propose</w:t>
      </w:r>
      <w:r w:rsidR="00756C59">
        <w:t>s</w:t>
      </w:r>
      <w:r w:rsidR="00651E99">
        <w:t xml:space="preserve"> that PCF can obtain the energy related information (</w:t>
      </w:r>
      <w:r w:rsidR="00651E99">
        <w:rPr>
          <w:lang w:eastAsia="zh-CN"/>
        </w:rPr>
        <w:t>(e.g., energy consumption information for a UE and the energy attributes/status (e.g., renewable energy information for a network slice) from EIF and OAM and then based on the received</w:t>
      </w:r>
      <w:r w:rsidR="00941173">
        <w:rPr>
          <w:lang w:eastAsia="zh-CN"/>
        </w:rPr>
        <w:t xml:space="preserve"> energy related</w:t>
      </w:r>
      <w:r w:rsidR="00651E99">
        <w:rPr>
          <w:lang w:eastAsia="zh-CN"/>
        </w:rPr>
        <w:t xml:space="preserve"> information to make the proper PCC rules to SMF</w:t>
      </w:r>
      <w:r w:rsidR="00941173">
        <w:rPr>
          <w:lang w:eastAsia="zh-CN"/>
        </w:rPr>
        <w:t xml:space="preserve"> </w:t>
      </w:r>
      <w:proofErr w:type="spellStart"/>
      <w:r w:rsidR="00941173">
        <w:rPr>
          <w:lang w:eastAsia="zh-CN"/>
        </w:rPr>
        <w:t>snd</w:t>
      </w:r>
      <w:proofErr w:type="spellEnd"/>
      <w:r w:rsidR="00941173">
        <w:rPr>
          <w:lang w:eastAsia="zh-CN"/>
        </w:rPr>
        <w:t xml:space="preserve"> UE.</w:t>
      </w:r>
    </w:p>
    <w:p w14:paraId="454C55E7" w14:textId="0DB73602" w:rsidR="005D1733" w:rsidRDefault="00857923" w:rsidP="005D1733">
      <w:pPr>
        <w:pStyle w:val="3"/>
      </w:pPr>
      <w:r>
        <w:t>6</w:t>
      </w:r>
      <w:r w:rsidR="005D1733">
        <w:t>.X.1</w:t>
      </w:r>
      <w:r w:rsidR="005D1733">
        <w:tab/>
        <w:t>Description</w:t>
      </w:r>
    </w:p>
    <w:p w14:paraId="663C2892" w14:textId="045A1E64" w:rsidR="00857923" w:rsidRPr="00F72089" w:rsidRDefault="00992AB0" w:rsidP="00F72089">
      <w:r w:rsidRPr="00F72089">
        <w:t>As study conclusion in TR 23.700-66 [</w:t>
      </w:r>
      <w:proofErr w:type="spellStart"/>
      <w:r w:rsidR="00650F71" w:rsidRPr="00F72089">
        <w:t>yy</w:t>
      </w:r>
      <w:proofErr w:type="spellEnd"/>
      <w:r w:rsidRPr="00F72089">
        <w:t xml:space="preserve">], </w:t>
      </w:r>
      <w:r w:rsidR="00C54DBB" w:rsidRPr="00F72089">
        <w:t>t</w:t>
      </w:r>
      <w:r w:rsidRPr="00F72089">
        <w:t xml:space="preserve">he PCF may receive UE subscription data and notification related to the energy related information to trigger making policy decisions (reusing the existing parameters) based on operator </w:t>
      </w:r>
      <w:proofErr w:type="spellStart"/>
      <w:proofErr w:type="gramStart"/>
      <w:r w:rsidRPr="00F72089">
        <w:t>policy.</w:t>
      </w:r>
      <w:r w:rsidRPr="00F72089">
        <w:rPr>
          <w:rFonts w:hint="eastAsia"/>
        </w:rPr>
        <w:t>B</w:t>
      </w:r>
      <w:r w:rsidRPr="00F72089">
        <w:t>ased</w:t>
      </w:r>
      <w:proofErr w:type="spellEnd"/>
      <w:proofErr w:type="gramEnd"/>
      <w:r w:rsidRPr="00F72089">
        <w:t xml:space="preserve"> on </w:t>
      </w:r>
      <w:proofErr w:type="spellStart"/>
      <w:r w:rsidRPr="00F72089">
        <w:t>resuing</w:t>
      </w:r>
      <w:proofErr w:type="spellEnd"/>
      <w:r w:rsidRPr="00F72089">
        <w:t xml:space="preserve"> the existing parameters, in this solution, it assumes there is no new field that will be added to the URSP rules. </w:t>
      </w:r>
      <w:bookmarkEnd w:id="6"/>
      <w:bookmarkEnd w:id="7"/>
      <w:bookmarkEnd w:id="8"/>
      <w:bookmarkEnd w:id="9"/>
      <w:bookmarkEnd w:id="10"/>
      <w:r w:rsidRPr="00F72089">
        <w:t>The PCF generates the URSP rule</w:t>
      </w:r>
      <w:r w:rsidR="00941173" w:rsidRPr="00F72089">
        <w:t>s</w:t>
      </w:r>
      <w:r w:rsidRPr="00F72089">
        <w:t xml:space="preserve"> based on the energy related information</w:t>
      </w:r>
      <w:bookmarkStart w:id="12" w:name="OLE_LINK13"/>
      <w:r w:rsidR="00C54DBB" w:rsidRPr="00F72089">
        <w:t xml:space="preserve"> (e.g., energy consumption information for a UE</w:t>
      </w:r>
      <w:r w:rsidR="008E187C" w:rsidRPr="00F72089">
        <w:t xml:space="preserve"> and the energy attributes/status (e.g., renewable energy information for a network slice)</w:t>
      </w:r>
      <w:bookmarkEnd w:id="12"/>
      <w:r w:rsidR="00C54DBB" w:rsidRPr="00F72089">
        <w:t>)</w:t>
      </w:r>
      <w:r w:rsidRPr="00F72089">
        <w:t xml:space="preserve"> from the EIF</w:t>
      </w:r>
      <w:r w:rsidR="008E187C" w:rsidRPr="00F72089">
        <w:t xml:space="preserve"> and network slicing information from OAM</w:t>
      </w:r>
      <w:r w:rsidRPr="00F72089">
        <w:t xml:space="preserve">. </w:t>
      </w:r>
      <w:r w:rsidR="00857923" w:rsidRPr="00F72089">
        <w:t>6.X.2</w:t>
      </w:r>
      <w:r w:rsidR="00857923" w:rsidRPr="00F72089">
        <w:tab/>
        <w:t>Architectural assumption</w:t>
      </w:r>
    </w:p>
    <w:p w14:paraId="7F29EEA4" w14:textId="547F182F" w:rsidR="00992AB0" w:rsidRDefault="00992AB0" w:rsidP="00992AB0">
      <w:pPr>
        <w:rPr>
          <w:lang w:eastAsia="zh-CN"/>
        </w:rPr>
      </w:pPr>
      <w:r>
        <w:rPr>
          <w:lang w:eastAsia="zh-CN"/>
        </w:rPr>
        <w:t>The architecture can be referred to clause 4.2.18 of TS 23.501 [</w:t>
      </w:r>
      <w:r w:rsidR="00650F71">
        <w:rPr>
          <w:lang w:eastAsia="zh-CN"/>
        </w:rPr>
        <w:t>2</w:t>
      </w:r>
      <w:r>
        <w:rPr>
          <w:lang w:eastAsia="zh-CN"/>
        </w:rPr>
        <w:t>] to enhance the service operations from EIF to other 5G NFs</w:t>
      </w:r>
      <w:r w:rsidR="00C54DBB">
        <w:rPr>
          <w:lang w:eastAsia="zh-CN"/>
        </w:rPr>
        <w:t>, e.g., PCF</w:t>
      </w:r>
      <w:r>
        <w:rPr>
          <w:lang w:eastAsia="zh-CN"/>
        </w:rPr>
        <w:t>.</w:t>
      </w:r>
    </w:p>
    <w:p w14:paraId="5F4B2F1A" w14:textId="482DD7D5" w:rsidR="00C54DBB" w:rsidRPr="00002100" w:rsidRDefault="00C54DBB" w:rsidP="00992AB0">
      <w:r>
        <w:rPr>
          <w:lang w:eastAsia="zh-CN"/>
        </w:rPr>
        <w:t xml:space="preserve">The existing URSP rules can be reused as specified in </w:t>
      </w:r>
      <w:r>
        <w:t>TS 23.503 [</w:t>
      </w:r>
      <w:r w:rsidR="00650F71">
        <w:t>4</w:t>
      </w:r>
      <w:r>
        <w:t>].</w:t>
      </w:r>
    </w:p>
    <w:p w14:paraId="58DEF804" w14:textId="6161F489" w:rsidR="00F401A7" w:rsidRDefault="00F401A7" w:rsidP="00F401A7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.X.3</w:t>
      </w:r>
      <w:r>
        <w:rPr>
          <w:lang w:eastAsia="zh-CN"/>
        </w:rPr>
        <w:tab/>
      </w:r>
      <w:r w:rsidR="00992AB0">
        <w:rPr>
          <w:lang w:eastAsia="zh-CN"/>
        </w:rPr>
        <w:t>Policy</w:t>
      </w:r>
      <w:r>
        <w:rPr>
          <w:lang w:eastAsia="zh-CN"/>
        </w:rPr>
        <w:t xml:space="preserve"> adjustment</w:t>
      </w:r>
      <w:r w:rsidR="00992AB0">
        <w:rPr>
          <w:lang w:eastAsia="zh-CN"/>
        </w:rPr>
        <w:t xml:space="preserve"> for URSP rule generation</w:t>
      </w:r>
    </w:p>
    <w:p w14:paraId="4B20BC51" w14:textId="0FFB392B" w:rsidR="00992AB0" w:rsidRDefault="00AC22D7" w:rsidP="00992AB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PCF can interact with EIF</w:t>
      </w:r>
      <w:r w:rsidR="00941173">
        <w:rPr>
          <w:rFonts w:eastAsia="新細明體"/>
          <w:lang w:eastAsia="zh-TW"/>
        </w:rPr>
        <w:t xml:space="preserve"> and OAM</w:t>
      </w:r>
      <w:r>
        <w:rPr>
          <w:rFonts w:eastAsia="新細明體"/>
          <w:lang w:eastAsia="zh-TW"/>
        </w:rPr>
        <w:t xml:space="preserve"> to obtain the energy related information</w:t>
      </w:r>
      <w:r w:rsidR="008E187C">
        <w:rPr>
          <w:rFonts w:eastAsia="新細明體"/>
          <w:lang w:eastAsia="zh-TW"/>
        </w:rPr>
        <w:t xml:space="preserve"> and the energy attributes/status information (e.g., renewable energy information) and network slicing information </w:t>
      </w:r>
      <w:r>
        <w:rPr>
          <w:rFonts w:eastAsia="新細明體"/>
          <w:lang w:eastAsia="zh-TW"/>
        </w:rPr>
        <w:t>to generate URSP rules</w:t>
      </w:r>
      <w:r w:rsidR="00C54DBB">
        <w:rPr>
          <w:rFonts w:eastAsia="新細明體"/>
          <w:lang w:eastAsia="zh-TW"/>
        </w:rPr>
        <w:t xml:space="preserve"> and network slice information</w:t>
      </w:r>
      <w:r w:rsidR="00D711ED">
        <w:rPr>
          <w:rFonts w:eastAsia="新細明體"/>
          <w:lang w:eastAsia="zh-TW"/>
        </w:rPr>
        <w:t xml:space="preserve">, e.g., </w:t>
      </w:r>
    </w:p>
    <w:p w14:paraId="6EA5F6DC" w14:textId="40536C80" w:rsidR="00D711ED" w:rsidRPr="00002100" w:rsidRDefault="00D711ED" w:rsidP="00002100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Pr="00D711ED">
        <w:rPr>
          <w:rFonts w:eastAsia="新細明體"/>
          <w:lang w:eastAsia="zh-TW"/>
        </w:rPr>
        <w:t>A Route Selection Descriptor (RSD) in a URSP rule, as specified in Table 6.6.2.1-3 in TS 23.503 [</w:t>
      </w:r>
      <w:r w:rsidR="00650F71">
        <w:rPr>
          <w:rFonts w:eastAsia="新細明體"/>
          <w:lang w:eastAsia="zh-TW"/>
        </w:rPr>
        <w:t>4</w:t>
      </w:r>
      <w:r w:rsidRPr="00D711ED">
        <w:rPr>
          <w:rFonts w:eastAsia="新細明體"/>
          <w:lang w:eastAsia="zh-TW"/>
        </w:rPr>
        <w:t>], may have optional</w:t>
      </w:r>
      <w:r w:rsidR="008E187C">
        <w:rPr>
          <w:rFonts w:eastAsia="新細明體"/>
          <w:lang w:eastAsia="zh-TW"/>
        </w:rPr>
        <w:t xml:space="preserve"> fields such as</w:t>
      </w:r>
      <w:r w:rsidRPr="00D711ED">
        <w:rPr>
          <w:rFonts w:eastAsia="新細明體"/>
          <w:lang w:eastAsia="zh-TW"/>
        </w:rPr>
        <w:t xml:space="preserve"> time window and location criteria. If these two fields are presented in the RSD of a matched URSP rule, they need to be met before the UE associates the application to a PDU Session. If utilizing these two fields by an operator, the operator (</w:t>
      </w:r>
      <w:proofErr w:type="gramStart"/>
      <w:r w:rsidRPr="00D711ED">
        <w:rPr>
          <w:rFonts w:eastAsia="新細明體"/>
          <w:lang w:eastAsia="zh-TW"/>
        </w:rPr>
        <w:t>e.g.</w:t>
      </w:r>
      <w:proofErr w:type="gramEnd"/>
      <w:r w:rsidRPr="00D711ED">
        <w:rPr>
          <w:rFonts w:eastAsia="新細明體"/>
          <w:lang w:eastAsia="zh-TW"/>
        </w:rPr>
        <w:t xml:space="preserve"> PCF) based on the energy related information, can generate URSP rules where the time window and location criteria are configured </w:t>
      </w:r>
      <w:r>
        <w:rPr>
          <w:rFonts w:eastAsia="新細明體"/>
          <w:lang w:eastAsia="zh-TW"/>
        </w:rPr>
        <w:t>based on</w:t>
      </w:r>
      <w:r w:rsidR="008E187C">
        <w:rPr>
          <w:rFonts w:eastAsia="新細明體"/>
          <w:lang w:eastAsia="zh-TW"/>
        </w:rPr>
        <w:t xml:space="preserve"> e.g.,</w:t>
      </w:r>
      <w:r>
        <w:rPr>
          <w:rFonts w:eastAsia="新細明體"/>
          <w:lang w:eastAsia="zh-TW"/>
        </w:rPr>
        <w:t xml:space="preserve"> renewable energy usage information</w:t>
      </w:r>
      <w:r w:rsidR="008E187C">
        <w:rPr>
          <w:rFonts w:eastAsia="新細明體"/>
          <w:lang w:eastAsia="zh-TW"/>
        </w:rPr>
        <w:t>/energy consumption for a UE/energy attributes/status</w:t>
      </w:r>
      <w:r>
        <w:rPr>
          <w:rFonts w:eastAsia="新細明體"/>
          <w:lang w:eastAsia="zh-TW"/>
        </w:rPr>
        <w:t xml:space="preserve"> </w:t>
      </w:r>
      <w:r w:rsidRPr="00D711ED">
        <w:rPr>
          <w:rFonts w:eastAsia="新細明體"/>
          <w:lang w:eastAsia="zh-TW"/>
        </w:rPr>
        <w:t>to influence the UE to request the greener network slices</w:t>
      </w:r>
      <w:r w:rsidR="008E187C">
        <w:rPr>
          <w:rFonts w:eastAsia="新細明體"/>
          <w:lang w:eastAsia="zh-TW"/>
        </w:rPr>
        <w:t>/DNN</w:t>
      </w:r>
      <w:r w:rsidRPr="00D711ED">
        <w:rPr>
          <w:rFonts w:eastAsia="新細明體"/>
          <w:lang w:eastAsia="zh-TW"/>
        </w:rPr>
        <w:t>.</w:t>
      </w:r>
    </w:p>
    <w:p w14:paraId="05D69FDF" w14:textId="15E8D0A8" w:rsidR="00F91AD1" w:rsidRDefault="00F91AD1" w:rsidP="00F91AD1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.X.4</w:t>
      </w:r>
      <w:r>
        <w:rPr>
          <w:lang w:eastAsia="zh-CN"/>
        </w:rPr>
        <w:tab/>
        <w:t>Procedure</w:t>
      </w:r>
    </w:p>
    <w:p w14:paraId="111A1BDC" w14:textId="6FBEC4AB" w:rsidR="006C58D8" w:rsidRDefault="006C58D8" w:rsidP="006C58D8">
      <w:r>
        <w:object w:dxaOrig="14511" w:dyaOrig="9230" w14:anchorId="3D895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6.75pt" o:ole="">
            <v:imagedata r:id="rId7" o:title=""/>
          </v:shape>
          <o:OLEObject Type="Embed" ProgID="Visio.Drawing.15" ShapeID="_x0000_i1025" DrawAspect="Content" ObjectID="_1821008125" r:id="rId8"/>
        </w:object>
      </w:r>
    </w:p>
    <w:p w14:paraId="1D22F635" w14:textId="2BF13B51" w:rsidR="006C58D8" w:rsidRDefault="006C58D8" w:rsidP="006C58D8">
      <w:r>
        <w:rPr>
          <w:rFonts w:hint="eastAsia"/>
        </w:rPr>
        <w:t>1</w:t>
      </w:r>
      <w:r>
        <w:t>a. PCF subscribes the service from EIF and gets the energy related information</w:t>
      </w:r>
      <w:r w:rsidR="00651E99">
        <w:t xml:space="preserve"> </w:t>
      </w:r>
      <w:r w:rsidR="00651E99">
        <w:rPr>
          <w:lang w:eastAsia="zh-CN"/>
        </w:rPr>
        <w:t>(e.g., energy consumption information for a UE and the energy attributes/status (e.g., renewable energy information for a network slice)</w:t>
      </w:r>
      <w:r>
        <w:t xml:space="preserve"> from </w:t>
      </w:r>
      <w:proofErr w:type="gramStart"/>
      <w:r>
        <w:t>EIF</w:t>
      </w:r>
      <w:proofErr w:type="gramEnd"/>
    </w:p>
    <w:p w14:paraId="5E281E0E" w14:textId="6A995BBA" w:rsidR="006C58D8" w:rsidRDefault="006C58D8" w:rsidP="006C58D8">
      <w:r>
        <w:rPr>
          <w:rFonts w:hint="eastAsia"/>
        </w:rPr>
        <w:t>1</w:t>
      </w:r>
      <w:r>
        <w:t xml:space="preserve">b. PCF interacts with OAM to obtains the </w:t>
      </w:r>
      <w:r w:rsidR="00651E99">
        <w:t>network slicing information.</w:t>
      </w:r>
    </w:p>
    <w:p w14:paraId="59D8C92B" w14:textId="375486D1" w:rsidR="006C58D8" w:rsidRPr="00002100" w:rsidRDefault="006C58D8" w:rsidP="00002100">
      <w:pPr>
        <w:rPr>
          <w:rStyle w:val="EditorsNoteChar"/>
          <w:rFonts w:eastAsia="新細明體"/>
          <w:lang w:eastAsia="zh-TW"/>
        </w:rPr>
      </w:pPr>
      <w:r>
        <w:rPr>
          <w:rFonts w:hint="eastAsia"/>
        </w:rPr>
        <w:t>2</w:t>
      </w:r>
      <w:r>
        <w:t>. After making decision based on the information from 1a and 1b, the PCF updates the policy (e.g., URSP rules) to SMF based on clause 4.16.5 of TS 23.502 [</w:t>
      </w:r>
      <w:r w:rsidR="00650F71">
        <w:t>3</w:t>
      </w:r>
      <w:r>
        <w:t>].</w:t>
      </w:r>
    </w:p>
    <w:p w14:paraId="116208D0" w14:textId="536A7E05" w:rsidR="00F664D4" w:rsidRDefault="00F664D4" w:rsidP="00F664D4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.X.5</w:t>
      </w:r>
      <w:r>
        <w:rPr>
          <w:lang w:eastAsia="zh-CN"/>
        </w:rPr>
        <w:tab/>
        <w:t>Impacts on existing services, entities and interfaces</w:t>
      </w:r>
    </w:p>
    <w:p w14:paraId="4C907283" w14:textId="77777777" w:rsidR="00F664D4" w:rsidRDefault="00F664D4" w:rsidP="00F664D4">
      <w:pPr>
        <w:rPr>
          <w:b/>
          <w:bCs/>
          <w:lang w:eastAsia="en-GB"/>
        </w:rPr>
      </w:pPr>
      <w:r>
        <w:rPr>
          <w:b/>
          <w:bCs/>
        </w:rPr>
        <w:t>OAM:</w:t>
      </w:r>
    </w:p>
    <w:p w14:paraId="5C85FCCE" w14:textId="124570AF" w:rsidR="00F664D4" w:rsidRDefault="00F664D4" w:rsidP="00F664D4">
      <w:pPr>
        <w:pStyle w:val="B1"/>
      </w:pPr>
      <w:r>
        <w:t>-</w:t>
      </w:r>
      <w:r>
        <w:tab/>
        <w:t xml:space="preserve">Needs to provide the energy attributes of RANs to </w:t>
      </w:r>
      <w:r w:rsidR="00651E99">
        <w:t>EIF</w:t>
      </w:r>
      <w:r>
        <w:t xml:space="preserve"> </w:t>
      </w:r>
    </w:p>
    <w:p w14:paraId="5E4DCF65" w14:textId="77777777" w:rsidR="00F664D4" w:rsidRDefault="00F664D4" w:rsidP="00F664D4">
      <w:pPr>
        <w:rPr>
          <w:b/>
          <w:bCs/>
        </w:rPr>
      </w:pPr>
      <w:bookmarkStart w:id="13" w:name="OLE_LINK7"/>
      <w:r>
        <w:rPr>
          <w:b/>
          <w:bCs/>
        </w:rPr>
        <w:t>PCF:</w:t>
      </w:r>
    </w:p>
    <w:bookmarkEnd w:id="13"/>
    <w:p w14:paraId="0CD07621" w14:textId="3105D0B1" w:rsidR="00F664D4" w:rsidRDefault="00F664D4" w:rsidP="00F664D4">
      <w:pPr>
        <w:pStyle w:val="B1"/>
      </w:pPr>
      <w:r>
        <w:t>-</w:t>
      </w:r>
      <w:r>
        <w:tab/>
        <w:t xml:space="preserve">Needs to </w:t>
      </w:r>
      <w:r w:rsidR="00D711ED">
        <w:t>interact with EIF to obtain the energy related information</w:t>
      </w:r>
    </w:p>
    <w:p w14:paraId="07FCE323" w14:textId="65E77088" w:rsidR="00D711ED" w:rsidRPr="00002100" w:rsidRDefault="00D711ED" w:rsidP="00F664D4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  <w:t xml:space="preserve"> Needs to interact with OAM to </w:t>
      </w:r>
      <w:proofErr w:type="spellStart"/>
      <w:r>
        <w:rPr>
          <w:rFonts w:eastAsia="新細明體"/>
          <w:lang w:eastAsia="zh-TW"/>
        </w:rPr>
        <w:t>obain</w:t>
      </w:r>
      <w:proofErr w:type="spellEnd"/>
      <w:r>
        <w:rPr>
          <w:rFonts w:eastAsia="新細明體"/>
          <w:lang w:eastAsia="zh-TW"/>
        </w:rPr>
        <w:t xml:space="preserve"> </w:t>
      </w:r>
      <w:r w:rsidR="00651E99">
        <w:rPr>
          <w:rFonts w:eastAsia="新細明體"/>
          <w:lang w:eastAsia="zh-TW"/>
        </w:rPr>
        <w:t>the network slicing information</w:t>
      </w:r>
    </w:p>
    <w:p w14:paraId="65D636E7" w14:textId="3482DB10" w:rsidR="00F664D4" w:rsidRDefault="00F664D4" w:rsidP="00F664D4">
      <w:pPr>
        <w:rPr>
          <w:b/>
          <w:bCs/>
        </w:rPr>
      </w:pPr>
      <w:r>
        <w:rPr>
          <w:b/>
          <w:bCs/>
        </w:rPr>
        <w:lastRenderedPageBreak/>
        <w:t>EIF:</w:t>
      </w:r>
    </w:p>
    <w:p w14:paraId="3E541523" w14:textId="6603C126" w:rsidR="00F664D4" w:rsidRDefault="00F664D4" w:rsidP="00F664D4">
      <w:pPr>
        <w:pStyle w:val="B1"/>
      </w:pPr>
      <w:r>
        <w:rPr>
          <w:rFonts w:hint="eastAsia"/>
        </w:rPr>
        <w:t>-</w:t>
      </w:r>
      <w:r>
        <w:tab/>
        <w:t xml:space="preserve">needs to interact with </w:t>
      </w:r>
      <w:r w:rsidR="00D711ED">
        <w:t>PCF</w:t>
      </w:r>
      <w:r>
        <w:t xml:space="preserve"> and provides the energy related information (e.g., energy consumption for the UE in different granularities)</w:t>
      </w:r>
    </w:p>
    <w:p w14:paraId="6A1A499A" w14:textId="30F9D47E" w:rsidR="00F664D4" w:rsidRPr="00F664D4" w:rsidRDefault="00F664D4" w:rsidP="00F664D4">
      <w:pPr>
        <w:pStyle w:val="B1"/>
      </w:pPr>
      <w:r>
        <w:t>-</w:t>
      </w:r>
      <w:r>
        <w:tab/>
        <w:t xml:space="preserve">if subscribed by </w:t>
      </w:r>
      <w:r w:rsidR="00D711ED">
        <w:t>PCF</w:t>
      </w:r>
      <w:r>
        <w:t xml:space="preserve">, the EIF needs to periodically or event triggered based to </w:t>
      </w:r>
      <w:r w:rsidR="00D711ED">
        <w:t>notify</w:t>
      </w:r>
      <w:r>
        <w:t xml:space="preserve"> the energy related information to the </w:t>
      </w:r>
      <w:r w:rsidR="00D711ED">
        <w:t>PCF</w:t>
      </w:r>
      <w:r>
        <w:br/>
      </w:r>
    </w:p>
    <w:p w14:paraId="2329396C" w14:textId="5D59B034" w:rsidR="00F86808" w:rsidRPr="00651E99" w:rsidRDefault="007F1EEE" w:rsidP="00651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651E9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A2F78" w14:textId="77777777" w:rsidR="00260E7D" w:rsidRDefault="00260E7D">
      <w:pPr>
        <w:spacing w:after="0"/>
      </w:pPr>
      <w:r>
        <w:separator/>
      </w:r>
    </w:p>
  </w:endnote>
  <w:endnote w:type="continuationSeparator" w:id="0">
    <w:p w14:paraId="4DABFB2A" w14:textId="77777777" w:rsidR="00260E7D" w:rsidRDefault="00260E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5E8B" w14:textId="77777777" w:rsidR="00260E7D" w:rsidRDefault="00260E7D">
      <w:pPr>
        <w:spacing w:after="0"/>
      </w:pPr>
      <w:r>
        <w:separator/>
      </w:r>
    </w:p>
  </w:footnote>
  <w:footnote w:type="continuationSeparator" w:id="0">
    <w:p w14:paraId="79D28330" w14:textId="77777777" w:rsidR="00260E7D" w:rsidRDefault="00260E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100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12C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0E7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78B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0622E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0DBC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676C"/>
    <w:rsid w:val="00527E8F"/>
    <w:rsid w:val="00546BAB"/>
    <w:rsid w:val="00550C60"/>
    <w:rsid w:val="00550DC8"/>
    <w:rsid w:val="005553EE"/>
    <w:rsid w:val="00555A2C"/>
    <w:rsid w:val="00555B1E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53EF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3EB8"/>
    <w:rsid w:val="00644B6A"/>
    <w:rsid w:val="00645462"/>
    <w:rsid w:val="00647AAA"/>
    <w:rsid w:val="0065003E"/>
    <w:rsid w:val="00650C6F"/>
    <w:rsid w:val="00650ECA"/>
    <w:rsid w:val="00650F71"/>
    <w:rsid w:val="006518BB"/>
    <w:rsid w:val="00651E71"/>
    <w:rsid w:val="00651E99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37A9"/>
    <w:rsid w:val="006A4747"/>
    <w:rsid w:val="006B195D"/>
    <w:rsid w:val="006B2197"/>
    <w:rsid w:val="006B2607"/>
    <w:rsid w:val="006B5321"/>
    <w:rsid w:val="006C58D8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6C59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1C5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FD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187C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1173"/>
    <w:rsid w:val="0094288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2AB0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0762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3EEB"/>
    <w:rsid w:val="00AA4A2C"/>
    <w:rsid w:val="00AA7124"/>
    <w:rsid w:val="00AB1F02"/>
    <w:rsid w:val="00AB630E"/>
    <w:rsid w:val="00AB6534"/>
    <w:rsid w:val="00AC22D7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C464A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4DBB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2377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1ED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2743"/>
    <w:rsid w:val="00F0598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89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548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1666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30</cp:revision>
  <dcterms:created xsi:type="dcterms:W3CDTF">2025-03-17T02:09:00Z</dcterms:created>
  <dcterms:modified xsi:type="dcterms:W3CDTF">2025-10-03T06:49:00Z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